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CDDE5" w14:textId="561253E7" w:rsidR="006C3A76" w:rsidRPr="006C3A76" w:rsidRDefault="006C3A76" w:rsidP="006C3A7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C3A76">
        <w:rPr>
          <w:rFonts w:cs="Arial"/>
          <w:bCs/>
          <w:sz w:val="22"/>
        </w:rPr>
        <w:t>3GPP TSG-SA Meeting #10</w:t>
      </w:r>
      <w:r w:rsidR="003A474E">
        <w:rPr>
          <w:rFonts w:cs="Arial"/>
          <w:bCs/>
          <w:sz w:val="22"/>
        </w:rPr>
        <w:t>0</w:t>
      </w:r>
      <w:r w:rsidRPr="006C3A76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SP-23</w:t>
      </w:r>
      <w:r w:rsidR="00AF5D07">
        <w:rPr>
          <w:rFonts w:cs="Arial"/>
          <w:bCs/>
          <w:sz w:val="22"/>
        </w:rPr>
        <w:t>0644</w:t>
      </w:r>
    </w:p>
    <w:p w14:paraId="466ECAD9" w14:textId="43492504" w:rsidR="000F7ECB" w:rsidRPr="006C3A76" w:rsidRDefault="006C3A76" w:rsidP="006C3A76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C3A76">
        <w:rPr>
          <w:rFonts w:cs="Arial"/>
          <w:bCs/>
          <w:sz w:val="22"/>
        </w:rPr>
        <w:t>Taipei, 12-16 June 2023</w:t>
      </w:r>
      <w:r w:rsidRPr="006C3A76">
        <w:rPr>
          <w:rFonts w:cs="Arial"/>
          <w:bCs/>
          <w:sz w:val="22"/>
        </w:rPr>
        <w:br/>
      </w:r>
    </w:p>
    <w:p w14:paraId="2368C8B1" w14:textId="43A86E6D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AF5D07">
        <w:rPr>
          <w:rFonts w:ascii="Arial" w:hAnsi="Arial" w:cs="Arial"/>
          <w:b/>
        </w:rPr>
        <w:t>2.0</w:t>
      </w:r>
      <w:r w:rsidR="00056C37">
        <w:rPr>
          <w:rFonts w:ascii="Arial" w:hAnsi="Arial" w:cs="Arial"/>
          <w:b/>
        </w:rPr>
        <w:t>.0</w:t>
      </w:r>
      <w:r w:rsidR="00222D66" w:rsidRPr="007D41B1">
        <w:rPr>
          <w:rFonts w:ascii="Arial" w:hAnsi="Arial" w:cs="Arial"/>
          <w:b/>
        </w:rPr>
        <w:br/>
      </w:r>
    </w:p>
    <w:p w14:paraId="05E7EA52" w14:textId="2517581A" w:rsidR="002B09A1" w:rsidRPr="005E2EF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2EF2">
        <w:rPr>
          <w:rFonts w:ascii="Arial" w:hAnsi="Arial" w:cs="Arial"/>
          <w:b/>
        </w:rPr>
        <w:t>Source:</w:t>
      </w:r>
      <w:r w:rsidRPr="005E2EF2">
        <w:rPr>
          <w:rFonts w:ascii="Arial" w:hAnsi="Arial" w:cs="Arial"/>
          <w:b/>
        </w:rPr>
        <w:tab/>
      </w:r>
      <w:r w:rsidR="006C3A76" w:rsidRPr="005E2EF2">
        <w:rPr>
          <w:rFonts w:ascii="Arial" w:hAnsi="Arial" w:cs="Arial"/>
          <w:b/>
        </w:rPr>
        <w:t>SA</w:t>
      </w:r>
      <w:r w:rsidR="00AF5D07" w:rsidRPr="005E2EF2">
        <w:rPr>
          <w:rFonts w:ascii="Arial" w:hAnsi="Arial" w:cs="Arial"/>
          <w:b/>
        </w:rPr>
        <w:t xml:space="preserve"> WG5</w:t>
      </w:r>
      <w:r w:rsidR="00201520" w:rsidRPr="005E2EF2">
        <w:rPr>
          <w:rFonts w:ascii="Arial" w:hAnsi="Arial" w:cs="Arial"/>
          <w:b/>
        </w:rPr>
        <w:br/>
      </w:r>
    </w:p>
    <w:p w14:paraId="2D151239" w14:textId="4AE35721" w:rsidR="00222D66" w:rsidRPr="005E2EF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2EF2">
        <w:rPr>
          <w:rFonts w:ascii="Arial" w:hAnsi="Arial" w:cs="Arial"/>
          <w:b/>
        </w:rPr>
        <w:t>Document for:</w:t>
      </w:r>
      <w:r w:rsidRPr="005E2EF2">
        <w:rPr>
          <w:rFonts w:ascii="Arial" w:hAnsi="Arial" w:cs="Arial"/>
          <w:b/>
        </w:rPr>
        <w:tab/>
        <w:t>Approval</w:t>
      </w:r>
    </w:p>
    <w:p w14:paraId="7F18D399" w14:textId="77777777" w:rsidR="0045428D" w:rsidRPr="005E2EF2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E62A5FA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t xml:space="preserve">This feasibility study identifies use cases and requirements for exposing </w:t>
      </w:r>
      <w:r w:rsidR="00096593">
        <w:t xml:space="preserve">information and </w:t>
      </w:r>
      <w:r w:rsidRPr="004D60F6">
        <w:t>capabilities of the 3GPP management system to external energy utility service providers</w:t>
      </w:r>
      <w:r w:rsidR="00096593">
        <w:t xml:space="preserve"> based on energy utility communication scenarios already considered in SA1's FS_5GSEI study and SEI feature</w:t>
      </w:r>
      <w:r w:rsidRPr="004D60F6">
        <w:t>. The study further consider</w:t>
      </w:r>
      <w:r w:rsidR="00096593">
        <w:t>ed</w:t>
      </w:r>
      <w:r w:rsidRPr="004D60F6">
        <w:t xml:space="preserve"> how management capabilities or what information can be provided to mobile network operators by the external energy utility service providers.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5DE55020" w:rsidR="0045428D" w:rsidRPr="00B33FC2" w:rsidRDefault="00056C37" w:rsidP="00B33FC2">
      <w:r>
        <w:t>Final clean up was done of the TR before approval.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D4A224" w14:textId="4869F929" w:rsidR="0054712A" w:rsidRDefault="00AF5D07">
      <w:pPr>
        <w:tabs>
          <w:tab w:val="left" w:pos="3119"/>
        </w:tabs>
        <w:rPr>
          <w:color w:val="0000FF"/>
          <w:sz w:val="24"/>
        </w:rPr>
      </w:pPr>
      <w:r>
        <w:t>Editorial cleanup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5E1C1993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p w14:paraId="712A7D70" w14:textId="77777777" w:rsidR="006C3A76" w:rsidRPr="0045428D" w:rsidRDefault="006C3A76" w:rsidP="006C3A7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1B19EB" w14:textId="77777777" w:rsidR="006C3A76" w:rsidRPr="0045428D" w:rsidRDefault="006C3A76" w:rsidP="006C3A7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8BDF2F5" w14:textId="77777777" w:rsidR="006C3A76" w:rsidRDefault="006C3A76" w:rsidP="006C3A7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70E0D8B" w14:textId="5659DFF6" w:rsidR="006C3A76" w:rsidRPr="0045428D" w:rsidRDefault="006C3A76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6C3A76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E554" w14:textId="77777777" w:rsidR="006329C8" w:rsidRDefault="006329C8" w:rsidP="007D41B1">
      <w:pPr>
        <w:spacing w:after="0"/>
      </w:pPr>
      <w:r>
        <w:separator/>
      </w:r>
    </w:p>
  </w:endnote>
  <w:endnote w:type="continuationSeparator" w:id="0">
    <w:p w14:paraId="667BC629" w14:textId="77777777" w:rsidR="006329C8" w:rsidRDefault="006329C8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F7299" w14:textId="77777777" w:rsidR="006329C8" w:rsidRDefault="006329C8" w:rsidP="007D41B1">
      <w:pPr>
        <w:spacing w:after="0"/>
      </w:pPr>
      <w:r>
        <w:separator/>
      </w:r>
    </w:p>
  </w:footnote>
  <w:footnote w:type="continuationSeparator" w:id="0">
    <w:p w14:paraId="36931671" w14:textId="77777777" w:rsidR="006329C8" w:rsidRDefault="006329C8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6396579">
    <w:abstractNumId w:val="3"/>
  </w:num>
  <w:num w:numId="2" w16cid:durableId="1121610563">
    <w:abstractNumId w:val="7"/>
  </w:num>
  <w:num w:numId="3" w16cid:durableId="1964774388">
    <w:abstractNumId w:val="6"/>
  </w:num>
  <w:num w:numId="4" w16cid:durableId="717238831">
    <w:abstractNumId w:val="8"/>
  </w:num>
  <w:num w:numId="5" w16cid:durableId="1601058840">
    <w:abstractNumId w:val="9"/>
  </w:num>
  <w:num w:numId="6" w16cid:durableId="915633240">
    <w:abstractNumId w:val="5"/>
  </w:num>
  <w:num w:numId="7" w16cid:durableId="534580187">
    <w:abstractNumId w:val="4"/>
  </w:num>
  <w:num w:numId="8" w16cid:durableId="345061555">
    <w:abstractNumId w:val="2"/>
  </w:num>
  <w:num w:numId="9" w16cid:durableId="981731069">
    <w:abstractNumId w:val="1"/>
  </w:num>
  <w:num w:numId="10" w16cid:durableId="1359544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56C37"/>
    <w:rsid w:val="0006494B"/>
    <w:rsid w:val="00067EE2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CA6"/>
    <w:rsid w:val="002B09A1"/>
    <w:rsid w:val="002B220E"/>
    <w:rsid w:val="002D6A80"/>
    <w:rsid w:val="002E69DF"/>
    <w:rsid w:val="00321F05"/>
    <w:rsid w:val="003562AA"/>
    <w:rsid w:val="003647FC"/>
    <w:rsid w:val="00366E2A"/>
    <w:rsid w:val="00367D74"/>
    <w:rsid w:val="003874F2"/>
    <w:rsid w:val="00397034"/>
    <w:rsid w:val="003A474E"/>
    <w:rsid w:val="003E5191"/>
    <w:rsid w:val="004434FE"/>
    <w:rsid w:val="0045428D"/>
    <w:rsid w:val="0047776C"/>
    <w:rsid w:val="004F39C0"/>
    <w:rsid w:val="005105C9"/>
    <w:rsid w:val="005207A6"/>
    <w:rsid w:val="0054712A"/>
    <w:rsid w:val="00567C87"/>
    <w:rsid w:val="005C6968"/>
    <w:rsid w:val="005E2EF2"/>
    <w:rsid w:val="005F10CC"/>
    <w:rsid w:val="00607EC1"/>
    <w:rsid w:val="00623423"/>
    <w:rsid w:val="006329C8"/>
    <w:rsid w:val="00635529"/>
    <w:rsid w:val="00650510"/>
    <w:rsid w:val="006938BE"/>
    <w:rsid w:val="006972D0"/>
    <w:rsid w:val="006B2592"/>
    <w:rsid w:val="006C3A76"/>
    <w:rsid w:val="006F5B0E"/>
    <w:rsid w:val="007D41B1"/>
    <w:rsid w:val="007D6195"/>
    <w:rsid w:val="00816398"/>
    <w:rsid w:val="00822DC9"/>
    <w:rsid w:val="008715D6"/>
    <w:rsid w:val="0088682F"/>
    <w:rsid w:val="0089418B"/>
    <w:rsid w:val="008B32D5"/>
    <w:rsid w:val="009C3D5A"/>
    <w:rsid w:val="009D5026"/>
    <w:rsid w:val="009D7D77"/>
    <w:rsid w:val="009D7FC7"/>
    <w:rsid w:val="00A06FC8"/>
    <w:rsid w:val="00A15D3A"/>
    <w:rsid w:val="00A31676"/>
    <w:rsid w:val="00A42F58"/>
    <w:rsid w:val="00A55084"/>
    <w:rsid w:val="00AA6639"/>
    <w:rsid w:val="00AF047F"/>
    <w:rsid w:val="00AF5D07"/>
    <w:rsid w:val="00B03A93"/>
    <w:rsid w:val="00B33FC2"/>
    <w:rsid w:val="00B439F6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85581"/>
    <w:rsid w:val="00EB746A"/>
    <w:rsid w:val="00F20EB7"/>
    <w:rsid w:val="00F223E3"/>
    <w:rsid w:val="00F3401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3</cp:revision>
  <dcterms:created xsi:type="dcterms:W3CDTF">2023-06-07T09:20:00Z</dcterms:created>
  <dcterms:modified xsi:type="dcterms:W3CDTF">2023-06-07T09:20:00Z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